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827BB" w14:textId="77777777" w:rsidR="00150BD1" w:rsidRPr="00544B62" w:rsidRDefault="003C2698" w:rsidP="00F40E54">
      <w:pPr>
        <w:spacing w:line="320" w:lineRule="atLeast"/>
        <w:rPr>
          <w:rFonts w:hAnsi="ＭＳ 明朝"/>
          <w:spacing w:val="16"/>
        </w:rPr>
      </w:pPr>
      <w:r w:rsidRPr="00544B62">
        <w:rPr>
          <w:rFonts w:hAnsi="ＭＳ 明朝" w:hint="eastAsia"/>
          <w:spacing w:val="16"/>
        </w:rPr>
        <w:t>様式第６</w:t>
      </w:r>
      <w:r w:rsidR="009B6D4C" w:rsidRPr="00544B62">
        <w:rPr>
          <w:rFonts w:hAnsi="ＭＳ 明朝" w:hint="eastAsia"/>
          <w:spacing w:val="16"/>
        </w:rPr>
        <w:t>号</w:t>
      </w:r>
    </w:p>
    <w:p w14:paraId="7DC9152F" w14:textId="77777777" w:rsidR="00150BD1" w:rsidRPr="00520537" w:rsidRDefault="00150BD1" w:rsidP="001E38C3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8"/>
          <w:szCs w:val="28"/>
        </w:rPr>
        <w:t>入札</w:t>
      </w:r>
      <w:r w:rsidR="001E38C3" w:rsidRPr="00520537">
        <w:rPr>
          <w:rFonts w:hAnsi="ＭＳ 明朝" w:hint="eastAsia"/>
          <w:spacing w:val="16"/>
          <w:sz w:val="28"/>
          <w:szCs w:val="28"/>
        </w:rPr>
        <w:t>（契約）</w:t>
      </w:r>
      <w:r w:rsidRPr="00520537">
        <w:rPr>
          <w:rFonts w:hAnsi="ＭＳ 明朝" w:hint="eastAsia"/>
          <w:spacing w:val="16"/>
          <w:sz w:val="28"/>
          <w:szCs w:val="28"/>
        </w:rPr>
        <w:t>保証金</w:t>
      </w:r>
      <w:r w:rsidR="001E38C3" w:rsidRPr="00520537">
        <w:rPr>
          <w:rFonts w:hAnsi="ＭＳ 明朝" w:hint="eastAsia"/>
          <w:spacing w:val="16"/>
          <w:sz w:val="28"/>
          <w:szCs w:val="28"/>
        </w:rPr>
        <w:t>還付請求書</w:t>
      </w:r>
    </w:p>
    <w:p w14:paraId="263EADC7" w14:textId="77777777" w:rsidR="00150BD1" w:rsidRPr="00520537" w:rsidRDefault="00150BD1" w:rsidP="00150BD1">
      <w:pPr>
        <w:spacing w:line="320" w:lineRule="atLeast"/>
        <w:jc w:val="righ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令和　　年　　月　　日</w:t>
      </w:r>
    </w:p>
    <w:p w14:paraId="4D9D6EF4" w14:textId="77777777" w:rsidR="00520537" w:rsidRDefault="00520537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（あて先）</w:t>
      </w:r>
    </w:p>
    <w:p w14:paraId="2BB6614E" w14:textId="77777777" w:rsidR="003B6F0B" w:rsidRPr="00520537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地方独立行政法人埼玉県立病院機構</w:t>
      </w:r>
    </w:p>
    <w:p w14:paraId="0EBFBEF0" w14:textId="77777777" w:rsidR="00150BD1" w:rsidRPr="00520537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="00150BD1" w:rsidRPr="00520537">
        <w:rPr>
          <w:rFonts w:hAnsi="ＭＳ 明朝" w:hint="eastAsia"/>
          <w:spacing w:val="16"/>
          <w:sz w:val="21"/>
          <w:szCs w:val="21"/>
        </w:rPr>
        <w:t>埼玉県立</w:t>
      </w:r>
      <w:r w:rsidR="00397D28" w:rsidRPr="00520537">
        <w:rPr>
          <w:rFonts w:hAnsi="ＭＳ 明朝" w:hint="eastAsia"/>
          <w:spacing w:val="16"/>
          <w:sz w:val="21"/>
          <w:szCs w:val="21"/>
        </w:rPr>
        <w:t>小児</w:t>
      </w:r>
      <w:r w:rsidR="00150BD1" w:rsidRPr="00520537">
        <w:rPr>
          <w:rFonts w:hAnsi="ＭＳ 明朝" w:hint="eastAsia"/>
          <w:spacing w:val="16"/>
          <w:sz w:val="21"/>
          <w:szCs w:val="21"/>
        </w:rPr>
        <w:t>医療センター病院長</w:t>
      </w:r>
    </w:p>
    <w:p w14:paraId="6D0CA93E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19C5A83C" w14:textId="77777777" w:rsidR="00397D28" w:rsidRPr="00520537" w:rsidRDefault="00397D28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4ED3D140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87"/>
          <w:kern w:val="0"/>
          <w:sz w:val="21"/>
          <w:szCs w:val="21"/>
          <w:fitText w:val="1364" w:id="-1812674815"/>
        </w:rPr>
        <w:t xml:space="preserve">住　　</w:t>
      </w:r>
      <w:r w:rsidRPr="00520537">
        <w:rPr>
          <w:rFonts w:hAnsi="ＭＳ 明朝" w:hint="eastAsia"/>
          <w:spacing w:val="1"/>
          <w:kern w:val="0"/>
          <w:sz w:val="21"/>
          <w:szCs w:val="21"/>
          <w:fitText w:val="1364" w:id="-1812674815"/>
        </w:rPr>
        <w:t>所</w:t>
      </w:r>
    </w:p>
    <w:p w14:paraId="2F0F5AB8" w14:textId="77777777" w:rsidR="00150BD1" w:rsidRPr="00520537" w:rsidRDefault="009B6D4C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0"/>
          <w:kern w:val="0"/>
          <w:sz w:val="21"/>
          <w:szCs w:val="21"/>
          <w:fitText w:val="1364" w:id="-1812664830"/>
        </w:rPr>
        <w:t>称号又は名</w:t>
      </w:r>
      <w:r w:rsidRPr="00520537">
        <w:rPr>
          <w:rFonts w:hAnsi="ＭＳ 明朝" w:hint="eastAsia"/>
          <w:spacing w:val="2"/>
          <w:kern w:val="0"/>
          <w:sz w:val="21"/>
          <w:szCs w:val="21"/>
          <w:fitText w:val="1364" w:id="-1812664830"/>
        </w:rPr>
        <w:t>称</w:t>
      </w:r>
    </w:p>
    <w:p w14:paraId="7B180FD8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代表者</w:t>
      </w:r>
      <w:r w:rsidR="00397D28" w:rsidRPr="00520537">
        <w:rPr>
          <w:rFonts w:hAnsi="ＭＳ 明朝" w:hint="eastAsia"/>
          <w:spacing w:val="16"/>
          <w:sz w:val="21"/>
          <w:szCs w:val="21"/>
        </w:rPr>
        <w:t>職氏</w:t>
      </w:r>
      <w:r w:rsidRPr="00520537">
        <w:rPr>
          <w:rFonts w:hAnsi="ＭＳ 明朝" w:hint="eastAsia"/>
          <w:spacing w:val="16"/>
          <w:sz w:val="21"/>
          <w:szCs w:val="21"/>
        </w:rPr>
        <w:t xml:space="preserve">名　</w:t>
      </w:r>
      <w:r w:rsid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　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　㊞</w:t>
      </w:r>
    </w:p>
    <w:p w14:paraId="6524CADA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4F86F0ED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06D584E0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入札（契約）保証金について、下記のとおり還付請求します。</w:t>
      </w:r>
    </w:p>
    <w:p w14:paraId="48573182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5413218A" w14:textId="77777777" w:rsidR="00150BD1" w:rsidRPr="00520537" w:rsidRDefault="00150BD1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記</w:t>
      </w:r>
    </w:p>
    <w:p w14:paraId="7CFA98C0" w14:textId="7893F69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１　調達案件名称</w:t>
      </w:r>
    </w:p>
    <w:p w14:paraId="34C2F3FD" w14:textId="05788B2A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="00FD3D6C">
        <w:rPr>
          <w:rFonts w:hAnsi="ＭＳ 明朝" w:hint="eastAsia"/>
          <w:spacing w:val="16"/>
          <w:sz w:val="21"/>
          <w:szCs w:val="21"/>
        </w:rPr>
        <w:t xml:space="preserve">　</w:t>
      </w:r>
      <w:r w:rsidR="003A5A59" w:rsidRPr="003A5A59">
        <w:rPr>
          <w:rFonts w:hAnsi="ＭＳ 明朝" w:hint="eastAsia"/>
          <w:spacing w:val="16"/>
          <w:sz w:val="21"/>
          <w:szCs w:val="21"/>
        </w:rPr>
        <w:t>令和</w:t>
      </w:r>
      <w:r w:rsidR="007962F1">
        <w:rPr>
          <w:rFonts w:hAnsi="ＭＳ 明朝" w:hint="eastAsia"/>
          <w:spacing w:val="16"/>
          <w:sz w:val="21"/>
          <w:szCs w:val="21"/>
        </w:rPr>
        <w:t>８</w:t>
      </w:r>
      <w:r w:rsidR="003A5A59" w:rsidRPr="003A5A59">
        <w:rPr>
          <w:rFonts w:hAnsi="ＭＳ 明朝" w:hint="eastAsia"/>
          <w:spacing w:val="16"/>
          <w:sz w:val="21"/>
          <w:szCs w:val="21"/>
        </w:rPr>
        <w:t>年度</w:t>
      </w:r>
      <w:r w:rsidR="00326EAF">
        <w:rPr>
          <w:rFonts w:hAnsi="ＭＳ 明朝" w:hint="eastAsia"/>
          <w:spacing w:val="16"/>
          <w:sz w:val="21"/>
          <w:szCs w:val="21"/>
        </w:rPr>
        <w:t>下期</w:t>
      </w:r>
      <w:r w:rsidR="003A5A59" w:rsidRPr="003A5A59">
        <w:rPr>
          <w:rFonts w:hAnsi="ＭＳ 明朝" w:hint="eastAsia"/>
          <w:spacing w:val="16"/>
          <w:sz w:val="21"/>
          <w:szCs w:val="21"/>
        </w:rPr>
        <w:t>医薬品の単価契約</w:t>
      </w:r>
    </w:p>
    <w:p w14:paraId="3616FCAA" w14:textId="77777777" w:rsidR="00150BD1" w:rsidRPr="00850660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2AE7D1BD" w14:textId="77777777" w:rsidR="00397D28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２　公告年月日</w:t>
      </w:r>
    </w:p>
    <w:p w14:paraId="1A65FA2F" w14:textId="0E2E992C" w:rsidR="00150BD1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7962F1">
        <w:rPr>
          <w:rFonts w:hAnsi="ＭＳ 明朝"/>
          <w:spacing w:val="16"/>
          <w:sz w:val="21"/>
          <w:szCs w:val="21"/>
        </w:rPr>
        <w:fldChar w:fldCharType="begin"/>
      </w:r>
      <w:r w:rsidR="007962F1">
        <w:rPr>
          <w:rFonts w:hAnsi="ＭＳ 明朝"/>
          <w:spacing w:val="16"/>
          <w:sz w:val="21"/>
          <w:szCs w:val="21"/>
        </w:rPr>
        <w:instrText xml:space="preserve"> </w:instrText>
      </w:r>
      <w:r w:rsidR="007962F1">
        <w:rPr>
          <w:rFonts w:hAnsi="ＭＳ 明朝" w:hint="eastAsia"/>
          <w:spacing w:val="16"/>
          <w:sz w:val="21"/>
          <w:szCs w:val="21"/>
        </w:rPr>
        <w:instrText>MERGEFIELD 公告日</w:instrText>
      </w:r>
      <w:r w:rsidR="007962F1">
        <w:rPr>
          <w:rFonts w:hAnsi="ＭＳ 明朝"/>
          <w:spacing w:val="16"/>
          <w:sz w:val="21"/>
          <w:szCs w:val="21"/>
        </w:rPr>
        <w:instrText xml:space="preserve"> </w:instrText>
      </w:r>
      <w:r w:rsidR="007962F1">
        <w:rPr>
          <w:rFonts w:hAnsi="ＭＳ 明朝"/>
          <w:spacing w:val="16"/>
          <w:sz w:val="21"/>
          <w:szCs w:val="21"/>
        </w:rPr>
        <w:fldChar w:fldCharType="separate"/>
      </w:r>
      <w:r w:rsidR="00326EAF" w:rsidRPr="008E1ECA">
        <w:rPr>
          <w:rFonts w:hAnsi="ＭＳ 明朝"/>
          <w:noProof/>
          <w:spacing w:val="16"/>
          <w:sz w:val="21"/>
          <w:szCs w:val="21"/>
        </w:rPr>
        <w:t>令和８年８月</w:t>
      </w:r>
      <w:r w:rsidR="00A052B1">
        <w:rPr>
          <w:rFonts w:hAnsi="ＭＳ 明朝" w:hint="eastAsia"/>
          <w:noProof/>
          <w:spacing w:val="16"/>
          <w:sz w:val="21"/>
          <w:szCs w:val="21"/>
        </w:rPr>
        <w:t>31</w:t>
      </w:r>
      <w:r w:rsidR="00326EAF" w:rsidRPr="008E1ECA">
        <w:rPr>
          <w:rFonts w:hAnsi="ＭＳ 明朝"/>
          <w:noProof/>
          <w:spacing w:val="16"/>
          <w:sz w:val="21"/>
          <w:szCs w:val="21"/>
        </w:rPr>
        <w:t>日（</w:t>
      </w:r>
      <w:r w:rsidR="00A052B1">
        <w:rPr>
          <w:rFonts w:hAnsi="ＭＳ 明朝" w:hint="eastAsia"/>
          <w:noProof/>
          <w:spacing w:val="16"/>
          <w:sz w:val="21"/>
          <w:szCs w:val="21"/>
        </w:rPr>
        <w:t>月</w:t>
      </w:r>
      <w:r w:rsidR="00326EAF" w:rsidRPr="008E1ECA">
        <w:rPr>
          <w:rFonts w:hAnsi="ＭＳ 明朝"/>
          <w:noProof/>
          <w:spacing w:val="16"/>
          <w:sz w:val="21"/>
          <w:szCs w:val="21"/>
        </w:rPr>
        <w:t>）</w:t>
      </w:r>
      <w:r w:rsidR="007962F1">
        <w:rPr>
          <w:rFonts w:hAnsi="ＭＳ 明朝"/>
          <w:spacing w:val="16"/>
          <w:sz w:val="21"/>
          <w:szCs w:val="21"/>
        </w:rPr>
        <w:fldChar w:fldCharType="end"/>
      </w:r>
    </w:p>
    <w:p w14:paraId="553B8B3B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68592C13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３　</w:t>
      </w:r>
      <w:r w:rsidR="007F33C5">
        <w:rPr>
          <w:rFonts w:hAnsi="ＭＳ 明朝" w:hint="eastAsia"/>
          <w:spacing w:val="16"/>
          <w:sz w:val="21"/>
          <w:szCs w:val="21"/>
        </w:rPr>
        <w:t>請求</w:t>
      </w:r>
      <w:r w:rsidRPr="00520537">
        <w:rPr>
          <w:rFonts w:hAnsi="ＭＳ 明朝" w:hint="eastAsia"/>
          <w:spacing w:val="16"/>
          <w:sz w:val="21"/>
          <w:szCs w:val="21"/>
        </w:rPr>
        <w:t>金額</w:t>
      </w:r>
    </w:p>
    <w:p w14:paraId="3FFCC658" w14:textId="77777777" w:rsidR="007F33C5" w:rsidRDefault="007F33C5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5F51F7F5" w14:textId="77777777" w:rsidR="00150BD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  <w:u w:val="single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Pr="00520537">
        <w:rPr>
          <w:rFonts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66A2519C" w14:textId="77777777" w:rsidR="00520537" w:rsidRPr="00520537" w:rsidRDefault="00520537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>
        <w:rPr>
          <w:rFonts w:hAnsi="ＭＳ 明朝" w:hint="eastAsia"/>
          <w:spacing w:val="16"/>
          <w:sz w:val="21"/>
          <w:szCs w:val="21"/>
        </w:rPr>
        <w:t>（参考として、</w:t>
      </w:r>
      <w:r w:rsidRPr="001C0B9A">
        <w:rPr>
          <w:rFonts w:hAnsi="ＭＳ 明朝" w:cs="ＭＳ ゴシック" w:hint="eastAsia"/>
          <w:color w:val="000000" w:themeColor="text1"/>
          <w:szCs w:val="22"/>
        </w:rPr>
        <w:t>納付書兼領収書</w:t>
      </w:r>
      <w:r>
        <w:rPr>
          <w:rFonts w:hAnsi="ＭＳ 明朝" w:cs="ＭＳ ゴシック" w:hint="eastAsia"/>
          <w:color w:val="000000" w:themeColor="text1"/>
          <w:szCs w:val="22"/>
        </w:rPr>
        <w:t>の写しを添付します。</w:t>
      </w:r>
      <w:r>
        <w:rPr>
          <w:rFonts w:hAnsi="ＭＳ 明朝" w:hint="eastAsia"/>
          <w:spacing w:val="16"/>
          <w:sz w:val="21"/>
          <w:szCs w:val="21"/>
        </w:rPr>
        <w:t>）</w:t>
      </w:r>
    </w:p>
    <w:p w14:paraId="7C21C52E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</w:p>
    <w:p w14:paraId="36966B0D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14:paraId="196DBF8E" w14:textId="77777777" w:rsidTr="00520537">
        <w:tc>
          <w:tcPr>
            <w:tcW w:w="2456" w:type="dxa"/>
            <w:vAlign w:val="center"/>
          </w:tcPr>
          <w:p w14:paraId="43959695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5CBEA932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520537" w14:paraId="54F05B83" w14:textId="77777777" w:rsidTr="00520537">
        <w:tc>
          <w:tcPr>
            <w:tcW w:w="2456" w:type="dxa"/>
            <w:vAlign w:val="center"/>
          </w:tcPr>
          <w:p w14:paraId="225A5CA4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7FA0BFF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520537" w14:paraId="0FA3F5A3" w14:textId="77777777" w:rsidTr="00D20A7B">
        <w:tc>
          <w:tcPr>
            <w:tcW w:w="2456" w:type="dxa"/>
            <w:vAlign w:val="center"/>
          </w:tcPr>
          <w:p w14:paraId="23F39E36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54094D7D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03EEA661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75719547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2178ADEB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2DB4E438" w14:textId="77777777" w:rsidR="00520537" w:rsidRPr="007F33C5" w:rsidRDefault="007F33C5" w:rsidP="00150BD1">
            <w:pPr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※</w:t>
            </w:r>
            <w:r w:rsidRPr="007F33C5">
              <w:rPr>
                <w:rFonts w:hAnsi="ＭＳ 明朝" w:hint="eastAsia"/>
                <w:sz w:val="16"/>
                <w:szCs w:val="16"/>
              </w:rPr>
              <w:t>いずれかに〇を付す</w:t>
            </w:r>
            <w:r>
              <w:rPr>
                <w:rFonts w:hAnsi="ＭＳ 明朝" w:hint="eastAsia"/>
                <w:sz w:val="16"/>
                <w:szCs w:val="16"/>
              </w:rPr>
              <w:t>。</w:t>
            </w:r>
          </w:p>
        </w:tc>
      </w:tr>
      <w:tr w:rsidR="00520537" w14:paraId="1ABFF144" w14:textId="77777777" w:rsidTr="00520537">
        <w:tc>
          <w:tcPr>
            <w:tcW w:w="2456" w:type="dxa"/>
            <w:vAlign w:val="center"/>
          </w:tcPr>
          <w:p w14:paraId="20133806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1C58EE7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5097887B" w14:textId="77777777" w:rsidR="00520537" w:rsidRDefault="00520537" w:rsidP="00150BD1">
      <w:pPr>
        <w:rPr>
          <w:rFonts w:hAnsi="ＭＳ 明朝"/>
          <w:sz w:val="21"/>
          <w:szCs w:val="21"/>
        </w:rPr>
      </w:pPr>
    </w:p>
    <w:p w14:paraId="605BBB29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【連絡先】　（担当者所属）</w:t>
      </w:r>
    </w:p>
    <w:p w14:paraId="3A2803FD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（担当者氏名）</w:t>
      </w:r>
    </w:p>
    <w:p w14:paraId="2C2DD08F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</w:t>
      </w:r>
      <w:r w:rsidR="007F33C5">
        <w:rPr>
          <w:rFonts w:hAnsi="ＭＳ 明朝" w:hint="eastAsia"/>
          <w:sz w:val="21"/>
          <w:szCs w:val="21"/>
        </w:rPr>
        <w:t xml:space="preserve">　</w:t>
      </w:r>
      <w:r w:rsidRPr="00520537">
        <w:rPr>
          <w:rFonts w:hAnsi="ＭＳ 明朝" w:hint="eastAsia"/>
          <w:sz w:val="21"/>
          <w:szCs w:val="21"/>
        </w:rPr>
        <w:t>（電話番号）</w:t>
      </w:r>
    </w:p>
    <w:p w14:paraId="74A6DB02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（ＦＡＸ番号）</w:t>
      </w:r>
    </w:p>
    <w:sectPr w:rsidR="00150BD1" w:rsidRPr="00520537" w:rsidSect="00C659F4">
      <w:footerReference w:type="even" r:id="rId8"/>
      <w:footerReference w:type="default" r:id="rId9"/>
      <w:headerReference w:type="first" r:id="rId10"/>
      <w:type w:val="continuous"/>
      <w:pgSz w:w="11906" w:h="16838" w:code="9"/>
      <w:pgMar w:top="1418" w:right="1418" w:bottom="1134" w:left="1418" w:header="720" w:footer="720" w:gutter="0"/>
      <w:pgNumType w:start="8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158FB" w14:textId="77777777" w:rsidR="00652927" w:rsidRDefault="00652927">
      <w:r>
        <w:separator/>
      </w:r>
    </w:p>
  </w:endnote>
  <w:endnote w:type="continuationSeparator" w:id="0">
    <w:p w14:paraId="1EF443ED" w14:textId="77777777" w:rsidR="00652927" w:rsidRDefault="00652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574E8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7EF29828" w14:textId="77777777" w:rsidR="003F13D3" w:rsidRDefault="003F13D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93797" w14:textId="77777777" w:rsidR="00544B62" w:rsidRDefault="00544B62">
    <w:pPr>
      <w:pStyle w:val="a4"/>
    </w:pPr>
  </w:p>
  <w:p w14:paraId="35368C66" w14:textId="52DD1472" w:rsidR="00CC0444" w:rsidRPr="00C659F4" w:rsidRDefault="004C77B1">
    <w:pPr>
      <w:pStyle w:val="a4"/>
      <w:jc w:val="center"/>
      <w:rPr>
        <w:sz w:val="21"/>
        <w:szCs w:val="21"/>
      </w:rPr>
    </w:pPr>
    <w:r>
      <w:rPr>
        <w:rFonts w:hint="eastAsia"/>
        <w:sz w:val="21"/>
        <w:szCs w:val="21"/>
      </w:rPr>
      <w:t>様式-6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DE5DA" w14:textId="77777777" w:rsidR="00652927" w:rsidRDefault="00652927">
      <w:r>
        <w:separator/>
      </w:r>
    </w:p>
  </w:footnote>
  <w:footnote w:type="continuationSeparator" w:id="0">
    <w:p w14:paraId="56E7575E" w14:textId="77777777" w:rsidR="00652927" w:rsidRDefault="006529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6743F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826895572">
    <w:abstractNumId w:val="4"/>
  </w:num>
  <w:num w:numId="2" w16cid:durableId="616063058">
    <w:abstractNumId w:val="0"/>
  </w:num>
  <w:num w:numId="3" w16cid:durableId="1922368080">
    <w:abstractNumId w:val="3"/>
  </w:num>
  <w:num w:numId="4" w16cid:durableId="115418706">
    <w:abstractNumId w:val="1"/>
  </w:num>
  <w:num w:numId="5" w16cid:durableId="14300053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embedSystemFonts/>
  <w:bordersDoNotSurroundHeader/>
  <w:bordersDoNotSurroundFooter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839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5870"/>
    <w:rsid w:val="00016935"/>
    <w:rsid w:val="00016962"/>
    <w:rsid w:val="00024A97"/>
    <w:rsid w:val="00026349"/>
    <w:rsid w:val="0003000B"/>
    <w:rsid w:val="000359E6"/>
    <w:rsid w:val="00042E1C"/>
    <w:rsid w:val="00046191"/>
    <w:rsid w:val="000469AF"/>
    <w:rsid w:val="00046E33"/>
    <w:rsid w:val="000617AE"/>
    <w:rsid w:val="0006410A"/>
    <w:rsid w:val="000646DD"/>
    <w:rsid w:val="000647C5"/>
    <w:rsid w:val="000647F5"/>
    <w:rsid w:val="00066F79"/>
    <w:rsid w:val="00070000"/>
    <w:rsid w:val="00084E20"/>
    <w:rsid w:val="00086BB9"/>
    <w:rsid w:val="00087309"/>
    <w:rsid w:val="00090C13"/>
    <w:rsid w:val="00092B55"/>
    <w:rsid w:val="0009675C"/>
    <w:rsid w:val="00097E7D"/>
    <w:rsid w:val="000A0B89"/>
    <w:rsid w:val="000A297A"/>
    <w:rsid w:val="000A6EE9"/>
    <w:rsid w:val="000B07F9"/>
    <w:rsid w:val="000B1558"/>
    <w:rsid w:val="000C5145"/>
    <w:rsid w:val="000C7D27"/>
    <w:rsid w:val="000D3D00"/>
    <w:rsid w:val="000D4772"/>
    <w:rsid w:val="000E34D6"/>
    <w:rsid w:val="000E3635"/>
    <w:rsid w:val="000E6691"/>
    <w:rsid w:val="000F00AC"/>
    <w:rsid w:val="000F26BA"/>
    <w:rsid w:val="000F43F4"/>
    <w:rsid w:val="000F47D4"/>
    <w:rsid w:val="000F6DB7"/>
    <w:rsid w:val="00101394"/>
    <w:rsid w:val="0010457C"/>
    <w:rsid w:val="00110030"/>
    <w:rsid w:val="00110969"/>
    <w:rsid w:val="00110C5D"/>
    <w:rsid w:val="00110EF4"/>
    <w:rsid w:val="00112352"/>
    <w:rsid w:val="001130C7"/>
    <w:rsid w:val="001154DD"/>
    <w:rsid w:val="00124275"/>
    <w:rsid w:val="0012692E"/>
    <w:rsid w:val="00126DEA"/>
    <w:rsid w:val="00127235"/>
    <w:rsid w:val="00127AC7"/>
    <w:rsid w:val="001369CD"/>
    <w:rsid w:val="00143FD5"/>
    <w:rsid w:val="0014468E"/>
    <w:rsid w:val="001503CA"/>
    <w:rsid w:val="00150BD1"/>
    <w:rsid w:val="001600D3"/>
    <w:rsid w:val="00160846"/>
    <w:rsid w:val="00160F84"/>
    <w:rsid w:val="00161146"/>
    <w:rsid w:val="00166B44"/>
    <w:rsid w:val="00175FB0"/>
    <w:rsid w:val="00181CBC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D5BF4"/>
    <w:rsid w:val="001D7BB1"/>
    <w:rsid w:val="001E0BBA"/>
    <w:rsid w:val="001E13C4"/>
    <w:rsid w:val="001E38C3"/>
    <w:rsid w:val="001E5F20"/>
    <w:rsid w:val="001E77D0"/>
    <w:rsid w:val="001E7CFA"/>
    <w:rsid w:val="001F68BB"/>
    <w:rsid w:val="002031C4"/>
    <w:rsid w:val="00203AA3"/>
    <w:rsid w:val="00206878"/>
    <w:rsid w:val="00206BF5"/>
    <w:rsid w:val="0021266C"/>
    <w:rsid w:val="00220911"/>
    <w:rsid w:val="002270B8"/>
    <w:rsid w:val="002279BB"/>
    <w:rsid w:val="00227F20"/>
    <w:rsid w:val="0023078F"/>
    <w:rsid w:val="002323F1"/>
    <w:rsid w:val="00232C28"/>
    <w:rsid w:val="00235231"/>
    <w:rsid w:val="00236DA5"/>
    <w:rsid w:val="0024314A"/>
    <w:rsid w:val="0024715D"/>
    <w:rsid w:val="00253156"/>
    <w:rsid w:val="00254A4C"/>
    <w:rsid w:val="00263BD1"/>
    <w:rsid w:val="00263C00"/>
    <w:rsid w:val="00266179"/>
    <w:rsid w:val="00272F32"/>
    <w:rsid w:val="002767B9"/>
    <w:rsid w:val="0027693C"/>
    <w:rsid w:val="002843B8"/>
    <w:rsid w:val="0029063E"/>
    <w:rsid w:val="00294FE3"/>
    <w:rsid w:val="00297577"/>
    <w:rsid w:val="002A205B"/>
    <w:rsid w:val="002A2757"/>
    <w:rsid w:val="002A288A"/>
    <w:rsid w:val="002A333E"/>
    <w:rsid w:val="002A5B5C"/>
    <w:rsid w:val="002A7BC4"/>
    <w:rsid w:val="002B0302"/>
    <w:rsid w:val="002B08C5"/>
    <w:rsid w:val="002B0F40"/>
    <w:rsid w:val="002B3805"/>
    <w:rsid w:val="002C0C15"/>
    <w:rsid w:val="002C1BE2"/>
    <w:rsid w:val="002C7FB5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7C95"/>
    <w:rsid w:val="00310A28"/>
    <w:rsid w:val="00325BFE"/>
    <w:rsid w:val="00326EAF"/>
    <w:rsid w:val="00332AAD"/>
    <w:rsid w:val="00333C02"/>
    <w:rsid w:val="00334E08"/>
    <w:rsid w:val="00343229"/>
    <w:rsid w:val="0034397B"/>
    <w:rsid w:val="00345475"/>
    <w:rsid w:val="003459DB"/>
    <w:rsid w:val="003464A3"/>
    <w:rsid w:val="0035119C"/>
    <w:rsid w:val="00355DC0"/>
    <w:rsid w:val="00363985"/>
    <w:rsid w:val="00367C94"/>
    <w:rsid w:val="003710C5"/>
    <w:rsid w:val="00372053"/>
    <w:rsid w:val="00380A62"/>
    <w:rsid w:val="00386303"/>
    <w:rsid w:val="00387F76"/>
    <w:rsid w:val="00392771"/>
    <w:rsid w:val="00392A1C"/>
    <w:rsid w:val="00392E99"/>
    <w:rsid w:val="00394E24"/>
    <w:rsid w:val="0039664F"/>
    <w:rsid w:val="00396DDA"/>
    <w:rsid w:val="00397D28"/>
    <w:rsid w:val="003A0AFC"/>
    <w:rsid w:val="003A4708"/>
    <w:rsid w:val="003A5A59"/>
    <w:rsid w:val="003B038A"/>
    <w:rsid w:val="003B199B"/>
    <w:rsid w:val="003B6F0B"/>
    <w:rsid w:val="003B73A9"/>
    <w:rsid w:val="003B7FBC"/>
    <w:rsid w:val="003C2698"/>
    <w:rsid w:val="003C6422"/>
    <w:rsid w:val="003C69DC"/>
    <w:rsid w:val="003C7034"/>
    <w:rsid w:val="003C7191"/>
    <w:rsid w:val="003D7276"/>
    <w:rsid w:val="003D7EE2"/>
    <w:rsid w:val="003E6A3F"/>
    <w:rsid w:val="003F0A5F"/>
    <w:rsid w:val="003F0CD2"/>
    <w:rsid w:val="003F0F50"/>
    <w:rsid w:val="003F13D3"/>
    <w:rsid w:val="003F3DA5"/>
    <w:rsid w:val="003F513F"/>
    <w:rsid w:val="003F6FA0"/>
    <w:rsid w:val="00403C45"/>
    <w:rsid w:val="0040443B"/>
    <w:rsid w:val="00412863"/>
    <w:rsid w:val="004131A5"/>
    <w:rsid w:val="00413952"/>
    <w:rsid w:val="004148A6"/>
    <w:rsid w:val="00415D8E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6792E"/>
    <w:rsid w:val="00477FBE"/>
    <w:rsid w:val="00482769"/>
    <w:rsid w:val="00486520"/>
    <w:rsid w:val="00487AFC"/>
    <w:rsid w:val="00493354"/>
    <w:rsid w:val="004A092B"/>
    <w:rsid w:val="004A475D"/>
    <w:rsid w:val="004A5A2A"/>
    <w:rsid w:val="004A60CD"/>
    <w:rsid w:val="004B26AC"/>
    <w:rsid w:val="004B2BBF"/>
    <w:rsid w:val="004B340B"/>
    <w:rsid w:val="004B4E8C"/>
    <w:rsid w:val="004B66EB"/>
    <w:rsid w:val="004B6925"/>
    <w:rsid w:val="004C13A4"/>
    <w:rsid w:val="004C5A6A"/>
    <w:rsid w:val="004C72AA"/>
    <w:rsid w:val="004C77B1"/>
    <w:rsid w:val="004E1022"/>
    <w:rsid w:val="004E7046"/>
    <w:rsid w:val="004F3780"/>
    <w:rsid w:val="004F6543"/>
    <w:rsid w:val="0050081D"/>
    <w:rsid w:val="00503D96"/>
    <w:rsid w:val="0050451C"/>
    <w:rsid w:val="0050524B"/>
    <w:rsid w:val="005108E2"/>
    <w:rsid w:val="00511519"/>
    <w:rsid w:val="00517C93"/>
    <w:rsid w:val="00520332"/>
    <w:rsid w:val="00520537"/>
    <w:rsid w:val="00521A39"/>
    <w:rsid w:val="00521F33"/>
    <w:rsid w:val="00530E2B"/>
    <w:rsid w:val="005312EC"/>
    <w:rsid w:val="0053666C"/>
    <w:rsid w:val="005446E9"/>
    <w:rsid w:val="00544B62"/>
    <w:rsid w:val="00547042"/>
    <w:rsid w:val="00547ACC"/>
    <w:rsid w:val="005500C0"/>
    <w:rsid w:val="00551C73"/>
    <w:rsid w:val="00560834"/>
    <w:rsid w:val="00560AA6"/>
    <w:rsid w:val="00562A65"/>
    <w:rsid w:val="00563494"/>
    <w:rsid w:val="00567709"/>
    <w:rsid w:val="00570EC4"/>
    <w:rsid w:val="00572D38"/>
    <w:rsid w:val="00574395"/>
    <w:rsid w:val="00584D59"/>
    <w:rsid w:val="00592994"/>
    <w:rsid w:val="005966E4"/>
    <w:rsid w:val="00596CC5"/>
    <w:rsid w:val="00597C8D"/>
    <w:rsid w:val="00597DD6"/>
    <w:rsid w:val="005B28C9"/>
    <w:rsid w:val="005B46E8"/>
    <w:rsid w:val="005B4937"/>
    <w:rsid w:val="005C206E"/>
    <w:rsid w:val="005C2CB2"/>
    <w:rsid w:val="005C3985"/>
    <w:rsid w:val="005D1DFB"/>
    <w:rsid w:val="005D2528"/>
    <w:rsid w:val="005E156A"/>
    <w:rsid w:val="005E1DCC"/>
    <w:rsid w:val="005E4849"/>
    <w:rsid w:val="005E4E09"/>
    <w:rsid w:val="005E7F0C"/>
    <w:rsid w:val="00602AC6"/>
    <w:rsid w:val="00603B87"/>
    <w:rsid w:val="0060450E"/>
    <w:rsid w:val="00612EA7"/>
    <w:rsid w:val="00615837"/>
    <w:rsid w:val="00616AFD"/>
    <w:rsid w:val="00617B2E"/>
    <w:rsid w:val="00621710"/>
    <w:rsid w:val="0062418B"/>
    <w:rsid w:val="006277AC"/>
    <w:rsid w:val="00632532"/>
    <w:rsid w:val="00636E97"/>
    <w:rsid w:val="00636EFA"/>
    <w:rsid w:val="0063765C"/>
    <w:rsid w:val="0064655D"/>
    <w:rsid w:val="00652927"/>
    <w:rsid w:val="006529BE"/>
    <w:rsid w:val="00655BBE"/>
    <w:rsid w:val="00656E11"/>
    <w:rsid w:val="00663008"/>
    <w:rsid w:val="00667CA6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A001E"/>
    <w:rsid w:val="006A0B43"/>
    <w:rsid w:val="006A11B8"/>
    <w:rsid w:val="006A2BD3"/>
    <w:rsid w:val="006A53F7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4309"/>
    <w:rsid w:val="006D5C35"/>
    <w:rsid w:val="006F008C"/>
    <w:rsid w:val="006F201B"/>
    <w:rsid w:val="006F43F5"/>
    <w:rsid w:val="00704A7C"/>
    <w:rsid w:val="00716015"/>
    <w:rsid w:val="00721A84"/>
    <w:rsid w:val="007257E2"/>
    <w:rsid w:val="00726661"/>
    <w:rsid w:val="00726A3C"/>
    <w:rsid w:val="00726D64"/>
    <w:rsid w:val="00732056"/>
    <w:rsid w:val="0073312A"/>
    <w:rsid w:val="0073443D"/>
    <w:rsid w:val="00736E0C"/>
    <w:rsid w:val="007371FE"/>
    <w:rsid w:val="007418EB"/>
    <w:rsid w:val="00742FCB"/>
    <w:rsid w:val="00745D8E"/>
    <w:rsid w:val="00746008"/>
    <w:rsid w:val="00752497"/>
    <w:rsid w:val="00753938"/>
    <w:rsid w:val="00762E8D"/>
    <w:rsid w:val="00767FC7"/>
    <w:rsid w:val="0077180F"/>
    <w:rsid w:val="00771A9B"/>
    <w:rsid w:val="0077637C"/>
    <w:rsid w:val="00781F32"/>
    <w:rsid w:val="00783CAA"/>
    <w:rsid w:val="007851C6"/>
    <w:rsid w:val="00795DE9"/>
    <w:rsid w:val="00795FA7"/>
    <w:rsid w:val="007962F1"/>
    <w:rsid w:val="007A2EA9"/>
    <w:rsid w:val="007A3DE8"/>
    <w:rsid w:val="007A4BC3"/>
    <w:rsid w:val="007A568F"/>
    <w:rsid w:val="007B061F"/>
    <w:rsid w:val="007B5648"/>
    <w:rsid w:val="007C1887"/>
    <w:rsid w:val="007C1D59"/>
    <w:rsid w:val="007C778B"/>
    <w:rsid w:val="007D0C52"/>
    <w:rsid w:val="007D34E1"/>
    <w:rsid w:val="007D5E6F"/>
    <w:rsid w:val="007D5F52"/>
    <w:rsid w:val="007D720B"/>
    <w:rsid w:val="007E4481"/>
    <w:rsid w:val="007E4AE0"/>
    <w:rsid w:val="007F33C5"/>
    <w:rsid w:val="007F4087"/>
    <w:rsid w:val="00803965"/>
    <w:rsid w:val="00807D6F"/>
    <w:rsid w:val="00811C93"/>
    <w:rsid w:val="00812127"/>
    <w:rsid w:val="0082085E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0660"/>
    <w:rsid w:val="00856503"/>
    <w:rsid w:val="008655D0"/>
    <w:rsid w:val="00872DBE"/>
    <w:rsid w:val="00874763"/>
    <w:rsid w:val="00876440"/>
    <w:rsid w:val="0087655A"/>
    <w:rsid w:val="00876766"/>
    <w:rsid w:val="00876D87"/>
    <w:rsid w:val="00880E4D"/>
    <w:rsid w:val="00881297"/>
    <w:rsid w:val="0088710C"/>
    <w:rsid w:val="00891852"/>
    <w:rsid w:val="00894E74"/>
    <w:rsid w:val="008A4475"/>
    <w:rsid w:val="008A51C2"/>
    <w:rsid w:val="008A52AA"/>
    <w:rsid w:val="008A708B"/>
    <w:rsid w:val="008B07C0"/>
    <w:rsid w:val="008B419E"/>
    <w:rsid w:val="008B5AAC"/>
    <w:rsid w:val="008C3934"/>
    <w:rsid w:val="008C3BA2"/>
    <w:rsid w:val="008C3C4F"/>
    <w:rsid w:val="008C48D6"/>
    <w:rsid w:val="008D4647"/>
    <w:rsid w:val="008E0F0D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7264"/>
    <w:rsid w:val="00917411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71003"/>
    <w:rsid w:val="009731AE"/>
    <w:rsid w:val="00974E63"/>
    <w:rsid w:val="00984770"/>
    <w:rsid w:val="00987AA1"/>
    <w:rsid w:val="00993DFF"/>
    <w:rsid w:val="0099524E"/>
    <w:rsid w:val="009A4769"/>
    <w:rsid w:val="009A5180"/>
    <w:rsid w:val="009A7A21"/>
    <w:rsid w:val="009A7C04"/>
    <w:rsid w:val="009B1EF8"/>
    <w:rsid w:val="009B40ED"/>
    <w:rsid w:val="009B6D4C"/>
    <w:rsid w:val="009B7772"/>
    <w:rsid w:val="009C1117"/>
    <w:rsid w:val="009C1729"/>
    <w:rsid w:val="009D3842"/>
    <w:rsid w:val="009E08C5"/>
    <w:rsid w:val="009E0C6F"/>
    <w:rsid w:val="009F048C"/>
    <w:rsid w:val="00A012E7"/>
    <w:rsid w:val="00A025BC"/>
    <w:rsid w:val="00A026E3"/>
    <w:rsid w:val="00A02E6C"/>
    <w:rsid w:val="00A0348C"/>
    <w:rsid w:val="00A052B1"/>
    <w:rsid w:val="00A14E0C"/>
    <w:rsid w:val="00A20A28"/>
    <w:rsid w:val="00A220B3"/>
    <w:rsid w:val="00A22B2A"/>
    <w:rsid w:val="00A2493F"/>
    <w:rsid w:val="00A30A59"/>
    <w:rsid w:val="00A323F1"/>
    <w:rsid w:val="00A33704"/>
    <w:rsid w:val="00A350E8"/>
    <w:rsid w:val="00A42AA0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66B0"/>
    <w:rsid w:val="00AA2211"/>
    <w:rsid w:val="00AB0DEF"/>
    <w:rsid w:val="00AB25D5"/>
    <w:rsid w:val="00AB294D"/>
    <w:rsid w:val="00AC3810"/>
    <w:rsid w:val="00AC3B15"/>
    <w:rsid w:val="00AC569C"/>
    <w:rsid w:val="00AC70DC"/>
    <w:rsid w:val="00AD0D4C"/>
    <w:rsid w:val="00AD711C"/>
    <w:rsid w:val="00AF0319"/>
    <w:rsid w:val="00AF0CC0"/>
    <w:rsid w:val="00AF6459"/>
    <w:rsid w:val="00B06C62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2B61"/>
    <w:rsid w:val="00B751B6"/>
    <w:rsid w:val="00B75D8A"/>
    <w:rsid w:val="00B75FCF"/>
    <w:rsid w:val="00B8741E"/>
    <w:rsid w:val="00B9214B"/>
    <w:rsid w:val="00B92FEF"/>
    <w:rsid w:val="00B931C9"/>
    <w:rsid w:val="00BA0350"/>
    <w:rsid w:val="00BA2D6B"/>
    <w:rsid w:val="00BA4A9F"/>
    <w:rsid w:val="00BA6479"/>
    <w:rsid w:val="00BB7516"/>
    <w:rsid w:val="00BC3E55"/>
    <w:rsid w:val="00BC3F5B"/>
    <w:rsid w:val="00BD1046"/>
    <w:rsid w:val="00BD1E89"/>
    <w:rsid w:val="00BD5076"/>
    <w:rsid w:val="00BD77B8"/>
    <w:rsid w:val="00BE48CC"/>
    <w:rsid w:val="00BE4A00"/>
    <w:rsid w:val="00BE6963"/>
    <w:rsid w:val="00BF1BAB"/>
    <w:rsid w:val="00BF6459"/>
    <w:rsid w:val="00BF64AA"/>
    <w:rsid w:val="00C01A8A"/>
    <w:rsid w:val="00C028DF"/>
    <w:rsid w:val="00C02A34"/>
    <w:rsid w:val="00C03E19"/>
    <w:rsid w:val="00C04EBC"/>
    <w:rsid w:val="00C05AC8"/>
    <w:rsid w:val="00C05CDD"/>
    <w:rsid w:val="00C06943"/>
    <w:rsid w:val="00C11092"/>
    <w:rsid w:val="00C1468F"/>
    <w:rsid w:val="00C17201"/>
    <w:rsid w:val="00C17F68"/>
    <w:rsid w:val="00C20790"/>
    <w:rsid w:val="00C2123A"/>
    <w:rsid w:val="00C2677B"/>
    <w:rsid w:val="00C50495"/>
    <w:rsid w:val="00C52629"/>
    <w:rsid w:val="00C5318A"/>
    <w:rsid w:val="00C53915"/>
    <w:rsid w:val="00C5477E"/>
    <w:rsid w:val="00C659F4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444"/>
    <w:rsid w:val="00CC212D"/>
    <w:rsid w:val="00CC3AB6"/>
    <w:rsid w:val="00CC6BE9"/>
    <w:rsid w:val="00CD2675"/>
    <w:rsid w:val="00CD499C"/>
    <w:rsid w:val="00CD5A83"/>
    <w:rsid w:val="00CD607F"/>
    <w:rsid w:val="00CE16D8"/>
    <w:rsid w:val="00CE7B30"/>
    <w:rsid w:val="00CE7BDC"/>
    <w:rsid w:val="00CF057A"/>
    <w:rsid w:val="00CF0C73"/>
    <w:rsid w:val="00CF47DA"/>
    <w:rsid w:val="00D00631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355B"/>
    <w:rsid w:val="00D250FC"/>
    <w:rsid w:val="00D3033D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36C9"/>
    <w:rsid w:val="00D81163"/>
    <w:rsid w:val="00D8246F"/>
    <w:rsid w:val="00D8250C"/>
    <w:rsid w:val="00D87AFD"/>
    <w:rsid w:val="00D92393"/>
    <w:rsid w:val="00DA05E9"/>
    <w:rsid w:val="00DA09DF"/>
    <w:rsid w:val="00DA1E21"/>
    <w:rsid w:val="00DB3295"/>
    <w:rsid w:val="00DB5EF8"/>
    <w:rsid w:val="00DB6508"/>
    <w:rsid w:val="00DB678B"/>
    <w:rsid w:val="00DC15C5"/>
    <w:rsid w:val="00DC3045"/>
    <w:rsid w:val="00DC5A27"/>
    <w:rsid w:val="00DC5DF6"/>
    <w:rsid w:val="00DC6B97"/>
    <w:rsid w:val="00DC7170"/>
    <w:rsid w:val="00DD4FBC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E11D23"/>
    <w:rsid w:val="00E20451"/>
    <w:rsid w:val="00E23228"/>
    <w:rsid w:val="00E235C6"/>
    <w:rsid w:val="00E27949"/>
    <w:rsid w:val="00E30AB5"/>
    <w:rsid w:val="00E33D86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6D2B"/>
    <w:rsid w:val="00E92E80"/>
    <w:rsid w:val="00E95EE1"/>
    <w:rsid w:val="00E96373"/>
    <w:rsid w:val="00E96F3B"/>
    <w:rsid w:val="00EA2235"/>
    <w:rsid w:val="00EA31C7"/>
    <w:rsid w:val="00EB149F"/>
    <w:rsid w:val="00EB21C1"/>
    <w:rsid w:val="00EB3307"/>
    <w:rsid w:val="00EB4549"/>
    <w:rsid w:val="00EC14A1"/>
    <w:rsid w:val="00EC215A"/>
    <w:rsid w:val="00EC2841"/>
    <w:rsid w:val="00EC7CEF"/>
    <w:rsid w:val="00ED36F8"/>
    <w:rsid w:val="00EE1377"/>
    <w:rsid w:val="00EE4A65"/>
    <w:rsid w:val="00EE77DC"/>
    <w:rsid w:val="00EF0751"/>
    <w:rsid w:val="00EF1924"/>
    <w:rsid w:val="00EF3950"/>
    <w:rsid w:val="00EF4FB9"/>
    <w:rsid w:val="00EF7E29"/>
    <w:rsid w:val="00F072C3"/>
    <w:rsid w:val="00F1766B"/>
    <w:rsid w:val="00F201D0"/>
    <w:rsid w:val="00F24446"/>
    <w:rsid w:val="00F31256"/>
    <w:rsid w:val="00F366EB"/>
    <w:rsid w:val="00F40E54"/>
    <w:rsid w:val="00F44C0B"/>
    <w:rsid w:val="00F50292"/>
    <w:rsid w:val="00F51F4D"/>
    <w:rsid w:val="00F55381"/>
    <w:rsid w:val="00F55E74"/>
    <w:rsid w:val="00F60E0E"/>
    <w:rsid w:val="00F61177"/>
    <w:rsid w:val="00F65943"/>
    <w:rsid w:val="00F71CBA"/>
    <w:rsid w:val="00F73CAF"/>
    <w:rsid w:val="00F75E2D"/>
    <w:rsid w:val="00F83D76"/>
    <w:rsid w:val="00F955A5"/>
    <w:rsid w:val="00F959AA"/>
    <w:rsid w:val="00FA36C6"/>
    <w:rsid w:val="00FA5674"/>
    <w:rsid w:val="00FB430D"/>
    <w:rsid w:val="00FB4AEC"/>
    <w:rsid w:val="00FC5733"/>
    <w:rsid w:val="00FD00A2"/>
    <w:rsid w:val="00FD17D7"/>
    <w:rsid w:val="00FD3D6C"/>
    <w:rsid w:val="00FD4BB5"/>
    <w:rsid w:val="00FD5696"/>
    <w:rsid w:val="00FE02E3"/>
    <w:rsid w:val="00FE1984"/>
    <w:rsid w:val="00FE4D74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>
      <v:textbox inset="5.85pt,.7pt,5.85pt,.7pt"/>
    </o:shapedefaults>
    <o:shapelayout v:ext="edit">
      <o:idmap v:ext="edit" data="1"/>
    </o:shapelayout>
  </w:shapeDefaults>
  <w:decimalSymbol w:val="."/>
  <w:listSeparator w:val=","/>
  <w14:docId w14:val="3D8E4FF5"/>
  <w15:docId w15:val="{296B469C-FB36-4319-8923-3C88096A9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16955\Documents\&#24046;&#12375;&#36796;&#12415;&#21360;&#21047;&#29992;\&#19968;&#33324;&#31478;&#20105;&#20837;&#26413;\RTF8READ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9F2817-9922-447C-811C-3FAFEDF0A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51</TotalTime>
  <Pages>1</Pages>
  <Words>257</Words>
  <Characters>167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埼玉県立３病院の灯油の共同購入</vt:lpstr>
      <vt:lpstr>埼玉県立３病院の灯油の共同購入</vt:lpstr>
    </vt:vector>
  </TitlesOfParts>
  <Company>埼玉県</Company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埼玉県立３病院の灯油の共同購入</dc:title>
  <dc:creator>saitamaken</dc:creator>
  <cp:lastModifiedBy>岩田 麻衣</cp:lastModifiedBy>
  <cp:revision>47</cp:revision>
  <cp:lastPrinted>2024-02-29T02:40:00Z</cp:lastPrinted>
  <dcterms:created xsi:type="dcterms:W3CDTF">2020-01-22T03:01:00Z</dcterms:created>
  <dcterms:modified xsi:type="dcterms:W3CDTF">2026-08-27T06:20:00Z</dcterms:modified>
</cp:coreProperties>
</file>